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DEB6A6" w14:textId="09F7821C" w:rsidR="00A0007A" w:rsidRDefault="00A0007A" w:rsidP="00A000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POTECARY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fl.144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1211C364" w14:textId="77777777" w:rsidR="00A0007A" w:rsidRDefault="00A0007A" w:rsidP="00A000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8198F0" w14:textId="77777777" w:rsidR="00A0007A" w:rsidRDefault="00A0007A" w:rsidP="00A000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D4FF36" w14:textId="001723A7" w:rsidR="00A0007A" w:rsidRDefault="00A0007A" w:rsidP="00A000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Oct.144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Shaftesbury, Dorset,</w:t>
      </w:r>
    </w:p>
    <w:p w14:paraId="724F9427" w14:textId="77777777" w:rsidR="00A0007A" w:rsidRDefault="00A0007A" w:rsidP="00A000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Tiptoft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71F39EB1" w14:textId="77777777" w:rsidR="00A0007A" w:rsidRDefault="00A0007A" w:rsidP="00A000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26-94)</w:t>
      </w:r>
    </w:p>
    <w:p w14:paraId="2A1BD653" w14:textId="77777777" w:rsidR="00A0007A" w:rsidRDefault="00A0007A" w:rsidP="00A000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FA08E5" w14:textId="77777777" w:rsidR="00A0007A" w:rsidRDefault="00A0007A" w:rsidP="00A000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33EB64" w14:textId="77777777" w:rsidR="00A0007A" w:rsidRPr="00F9794D" w:rsidRDefault="00A0007A" w:rsidP="00A000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March 2021</w:t>
      </w:r>
    </w:p>
    <w:p w14:paraId="06149356" w14:textId="11DA4FFF" w:rsidR="00BA00AB" w:rsidRPr="00A0007A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A0007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3EE01D" w14:textId="77777777" w:rsidR="00A0007A" w:rsidRDefault="00A0007A" w:rsidP="009139A6">
      <w:r>
        <w:separator/>
      </w:r>
    </w:p>
  </w:endnote>
  <w:endnote w:type="continuationSeparator" w:id="0">
    <w:p w14:paraId="67FDA727" w14:textId="77777777" w:rsidR="00A0007A" w:rsidRDefault="00A0007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5B56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5E004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CE2F6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650955" w14:textId="77777777" w:rsidR="00A0007A" w:rsidRDefault="00A0007A" w:rsidP="009139A6">
      <w:r>
        <w:separator/>
      </w:r>
    </w:p>
  </w:footnote>
  <w:footnote w:type="continuationSeparator" w:id="0">
    <w:p w14:paraId="2B5AB766" w14:textId="77777777" w:rsidR="00A0007A" w:rsidRDefault="00A0007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D8B7C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3BE74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0ADD9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07A"/>
    <w:rsid w:val="000666E0"/>
    <w:rsid w:val="002510B7"/>
    <w:rsid w:val="005C130B"/>
    <w:rsid w:val="00826F5C"/>
    <w:rsid w:val="009139A6"/>
    <w:rsid w:val="009448BB"/>
    <w:rsid w:val="00A0007A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278872"/>
  <w15:chartTrackingRefBased/>
  <w15:docId w15:val="{AB38B7DD-ECAF-4D0B-BE3E-5C6C62245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2021-03-11T16:53:00Z</dcterms:created>
  <dcterms:modified xsi:type="dcterms:W3CDTF">2021-03-11T16:54:00Z</dcterms:modified>
</cp:coreProperties>
</file>